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1B470" w14:textId="77777777" w:rsidR="005E39A3" w:rsidRDefault="005E39A3" w:rsidP="005E39A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PORTREFFE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fl.1490)</w:t>
      </w:r>
    </w:p>
    <w:p w14:paraId="5C042685" w14:textId="77777777" w:rsidR="005E39A3" w:rsidRDefault="005E39A3" w:rsidP="005E39A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Cranbrook, Kent.</w:t>
      </w:r>
    </w:p>
    <w:p w14:paraId="2646A37F" w14:textId="77777777" w:rsidR="005E39A3" w:rsidRDefault="005E39A3" w:rsidP="005E39A3">
      <w:pPr>
        <w:pStyle w:val="NoSpacing"/>
        <w:jc w:val="both"/>
        <w:rPr>
          <w:rFonts w:cs="Times New Roman"/>
          <w:szCs w:val="24"/>
        </w:rPr>
      </w:pPr>
    </w:p>
    <w:p w14:paraId="7EFAF72E" w14:textId="77777777" w:rsidR="005E39A3" w:rsidRDefault="005E39A3" w:rsidP="005E39A3">
      <w:pPr>
        <w:pStyle w:val="NoSpacing"/>
        <w:jc w:val="both"/>
        <w:rPr>
          <w:rFonts w:cs="Times New Roman"/>
          <w:szCs w:val="24"/>
        </w:rPr>
      </w:pPr>
    </w:p>
    <w:p w14:paraId="7CE99AD1" w14:textId="77777777" w:rsidR="005E39A3" w:rsidRDefault="005E39A3" w:rsidP="005E39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1490</w:t>
      </w:r>
      <w:r>
        <w:rPr>
          <w:rFonts w:cs="Times New Roman"/>
          <w:szCs w:val="24"/>
        </w:rPr>
        <w:tab/>
        <w:t>He made his Will.</w:t>
      </w:r>
    </w:p>
    <w:p w14:paraId="28E52E8D" w14:textId="77777777" w:rsidR="005E39A3" w:rsidRDefault="005E39A3" w:rsidP="005E39A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7B379CFA" w14:textId="77777777" w:rsidR="005E39A3" w:rsidRDefault="005E39A3" w:rsidP="005E39A3">
      <w:pPr>
        <w:pStyle w:val="NoSpacing"/>
        <w:jc w:val="both"/>
        <w:rPr>
          <w:rFonts w:cs="Times New Roman"/>
          <w:szCs w:val="24"/>
        </w:rPr>
      </w:pPr>
    </w:p>
    <w:p w14:paraId="1F8E2725" w14:textId="77777777" w:rsidR="005E39A3" w:rsidRDefault="005E39A3" w:rsidP="005E39A3">
      <w:pPr>
        <w:pStyle w:val="NoSpacing"/>
        <w:jc w:val="both"/>
        <w:rPr>
          <w:rFonts w:cs="Times New Roman"/>
          <w:szCs w:val="24"/>
        </w:rPr>
      </w:pPr>
    </w:p>
    <w:p w14:paraId="2B8087E4" w14:textId="77777777" w:rsidR="005E39A3" w:rsidRDefault="005E39A3" w:rsidP="005E39A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December 2022</w:t>
      </w:r>
    </w:p>
    <w:p w14:paraId="170499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5233D" w14:textId="77777777" w:rsidR="005E39A3" w:rsidRDefault="005E39A3" w:rsidP="009139A6">
      <w:r>
        <w:separator/>
      </w:r>
    </w:p>
  </w:endnote>
  <w:endnote w:type="continuationSeparator" w:id="0">
    <w:p w14:paraId="5809D0BF" w14:textId="77777777" w:rsidR="005E39A3" w:rsidRDefault="005E39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CB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051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D95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C5E5B" w14:textId="77777777" w:rsidR="005E39A3" w:rsidRDefault="005E39A3" w:rsidP="009139A6">
      <w:r>
        <w:separator/>
      </w:r>
    </w:p>
  </w:footnote>
  <w:footnote w:type="continuationSeparator" w:id="0">
    <w:p w14:paraId="67AD1BED" w14:textId="77777777" w:rsidR="005E39A3" w:rsidRDefault="005E39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63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312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2EE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9A3"/>
    <w:rsid w:val="000666E0"/>
    <w:rsid w:val="002510B7"/>
    <w:rsid w:val="005C130B"/>
    <w:rsid w:val="005E39A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F9B42"/>
  <w15:chartTrackingRefBased/>
  <w15:docId w15:val="{544390A5-FD99-4AD2-9380-561513259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E39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2023-03-19T07:56:00Z</dcterms:created>
  <dcterms:modified xsi:type="dcterms:W3CDTF">2023-03-19T07:57:00Z</dcterms:modified>
</cp:coreProperties>
</file>